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4610F" w:rsidRDefault="00E4610F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E4610F">
        <w:rPr>
          <w:rFonts w:ascii="Calibri" w:hAnsi="Calibri" w:cs="Calibri"/>
          <w:b/>
          <w:sz w:val="32"/>
          <w:szCs w:val="32"/>
          <w:lang w:eastAsia="sl-SI"/>
        </w:rPr>
        <w:t xml:space="preserve">POROČILO O DELU </w:t>
      </w:r>
      <w:r>
        <w:rPr>
          <w:rFonts w:ascii="Calibri" w:hAnsi="Calibri" w:cs="Calibri"/>
          <w:b/>
          <w:sz w:val="32"/>
          <w:szCs w:val="32"/>
          <w:lang w:eastAsia="sl-SI"/>
        </w:rPr>
        <w:t xml:space="preserve">ZVEZE KULTURNIH DRUŠTEV </w:t>
      </w:r>
    </w:p>
    <w:p w:rsidR="00270A15" w:rsidRPr="00270A15" w:rsidRDefault="00E4610F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ZA LETO 2023</w:t>
      </w:r>
    </w:p>
    <w:p w:rsidR="000E559E" w:rsidRDefault="000E559E" w:rsidP="000E559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E4610F" w:rsidRPr="00E4610F" w:rsidTr="004B0AC3">
        <w:trPr>
          <w:cantSplit/>
          <w:trHeight w:val="395"/>
        </w:trPr>
        <w:tc>
          <w:tcPr>
            <w:tcW w:w="2263" w:type="dxa"/>
            <w:vAlign w:val="center"/>
          </w:tcPr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Ime programa:</w:t>
            </w:r>
          </w:p>
        </w:tc>
        <w:tc>
          <w:tcPr>
            <w:tcW w:w="6946" w:type="dxa"/>
            <w:vAlign w:val="center"/>
          </w:tcPr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KULTURNI PRAZNIK 8. FEBRUAR </w:t>
            </w:r>
          </w:p>
        </w:tc>
      </w:tr>
      <w:tr w:rsidR="00E4610F" w:rsidRPr="00E4610F" w:rsidTr="00860CE3">
        <w:trPr>
          <w:cantSplit/>
          <w:trHeight w:val="8961"/>
        </w:trPr>
        <w:tc>
          <w:tcPr>
            <w:tcW w:w="9209" w:type="dxa"/>
            <w:gridSpan w:val="2"/>
          </w:tcPr>
          <w:p w:rsidR="00E4610F" w:rsidRPr="00E4610F" w:rsidRDefault="00E4610F" w:rsidP="00E4610F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>Vsebina re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aliziranega projekta v letu 2023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E4610F" w:rsidRPr="00E4610F" w:rsidTr="004B0AC3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E4610F" w:rsidRPr="00E4610F" w:rsidRDefault="00E4610F" w:rsidP="00E4610F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E4610F" w:rsidRPr="00E4610F" w:rsidRDefault="00E4610F" w:rsidP="00E4610F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4610F" w:rsidRPr="00E4610F" w:rsidRDefault="00E4610F" w:rsidP="00E4610F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E4610F" w:rsidRPr="00E4610F" w:rsidRDefault="00E4610F" w:rsidP="00E4610F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E4610F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E4610F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E4610F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E4610F" w:rsidRPr="00E4610F" w:rsidRDefault="00E4610F" w:rsidP="00E4610F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E4610F" w:rsidRPr="00E4610F" w:rsidRDefault="00E4610F" w:rsidP="00E4610F">
      <w:pPr>
        <w:suppressAutoHyphens w:val="0"/>
        <w:spacing w:after="160" w:line="259" w:lineRule="auto"/>
        <w:rPr>
          <w:rFonts w:ascii="Calibri" w:hAnsi="Calibri" w:cs="Calibri"/>
          <w:sz w:val="22"/>
          <w:szCs w:val="22"/>
          <w:lang w:eastAsia="sl-SI"/>
        </w:rPr>
      </w:pPr>
      <w:r w:rsidRPr="00E4610F">
        <w:rPr>
          <w:rFonts w:ascii="Calibri" w:hAnsi="Calibri" w:cs="Calibri"/>
          <w:sz w:val="22"/>
          <w:szCs w:val="22"/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E4610F" w:rsidRPr="00E4610F" w:rsidTr="004B0AC3">
        <w:trPr>
          <w:cantSplit/>
          <w:trHeight w:val="395"/>
        </w:trPr>
        <w:tc>
          <w:tcPr>
            <w:tcW w:w="2263" w:type="dxa"/>
            <w:vAlign w:val="center"/>
          </w:tcPr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lastRenderedPageBreak/>
              <w:t>Ime programa:</w:t>
            </w:r>
          </w:p>
        </w:tc>
        <w:tc>
          <w:tcPr>
            <w:tcW w:w="6946" w:type="dxa"/>
            <w:vAlign w:val="center"/>
          </w:tcPr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KULTURA ZA VSAK ČAS 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>(v okviru Tedna ljubiteljske kulture)</w:t>
            </w:r>
            <w:r w:rsidRPr="00E4610F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E4610F" w:rsidRPr="00E4610F" w:rsidTr="00860CE3">
        <w:trPr>
          <w:cantSplit/>
          <w:trHeight w:val="10919"/>
        </w:trPr>
        <w:tc>
          <w:tcPr>
            <w:tcW w:w="9209" w:type="dxa"/>
            <w:gridSpan w:val="2"/>
          </w:tcPr>
          <w:p w:rsidR="00E4610F" w:rsidRPr="00E4610F" w:rsidRDefault="00E4610F" w:rsidP="00E4610F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>Vsebina re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aliziranega projekta v letu 2023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E4610F" w:rsidRPr="00E4610F" w:rsidTr="004B0AC3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E4610F" w:rsidRPr="00E4610F" w:rsidRDefault="00E4610F" w:rsidP="00E4610F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E4610F" w:rsidRPr="00E4610F" w:rsidRDefault="00E4610F" w:rsidP="00E4610F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4610F" w:rsidRPr="00E4610F" w:rsidRDefault="00E4610F" w:rsidP="00E4610F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E4610F" w:rsidRPr="00E4610F" w:rsidRDefault="00E4610F" w:rsidP="00E4610F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E4610F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9" w:history="1">
              <w:r w:rsidRPr="00E4610F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E4610F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860CE3" w:rsidRDefault="00860CE3" w:rsidP="00E4610F">
      <w:pPr>
        <w:suppressAutoHyphens w:val="0"/>
        <w:spacing w:after="160" w:line="259" w:lineRule="auto"/>
        <w:rPr>
          <w:rFonts w:ascii="Calibri" w:hAnsi="Calibri" w:cs="Calibri"/>
          <w:sz w:val="22"/>
          <w:szCs w:val="22"/>
          <w:lang w:eastAsia="sl-SI"/>
        </w:rPr>
      </w:pPr>
    </w:p>
    <w:p w:rsidR="00E4610F" w:rsidRPr="00E4610F" w:rsidRDefault="00E4610F" w:rsidP="00E4610F">
      <w:pPr>
        <w:suppressAutoHyphens w:val="0"/>
        <w:spacing w:after="160" w:line="259" w:lineRule="auto"/>
        <w:rPr>
          <w:rFonts w:ascii="Calibri" w:hAnsi="Calibri" w:cs="Calibri"/>
          <w:sz w:val="22"/>
          <w:szCs w:val="22"/>
          <w:lang w:eastAsia="sl-SI"/>
        </w:rPr>
      </w:pPr>
      <w:r w:rsidRPr="00E4610F">
        <w:rPr>
          <w:rFonts w:ascii="Calibri" w:hAnsi="Calibri" w:cs="Calibri"/>
          <w:sz w:val="22"/>
          <w:szCs w:val="22"/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E4610F" w:rsidRPr="00E4610F" w:rsidTr="004B0AC3">
        <w:trPr>
          <w:cantSplit/>
          <w:trHeight w:val="395"/>
        </w:trPr>
        <w:tc>
          <w:tcPr>
            <w:tcW w:w="2263" w:type="dxa"/>
            <w:vAlign w:val="center"/>
          </w:tcPr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Ime programa:</w:t>
            </w:r>
          </w:p>
        </w:tc>
        <w:tc>
          <w:tcPr>
            <w:tcW w:w="6946" w:type="dxa"/>
            <w:vAlign w:val="center"/>
          </w:tcPr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KULTURNA MAVRICA </w:t>
            </w:r>
          </w:p>
        </w:tc>
      </w:tr>
      <w:tr w:rsidR="00E4610F" w:rsidRPr="00E4610F" w:rsidTr="00860CE3">
        <w:trPr>
          <w:cantSplit/>
          <w:trHeight w:val="10919"/>
        </w:trPr>
        <w:tc>
          <w:tcPr>
            <w:tcW w:w="9209" w:type="dxa"/>
            <w:gridSpan w:val="2"/>
          </w:tcPr>
          <w:p w:rsidR="00E4610F" w:rsidRPr="00E4610F" w:rsidRDefault="00E4610F" w:rsidP="00E4610F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>Vsebina re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aliziranega projekta v letu 2023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 </w:t>
            </w:r>
          </w:p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E4610F" w:rsidRPr="00E4610F" w:rsidTr="004B0AC3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E4610F" w:rsidRPr="00E4610F" w:rsidRDefault="00E4610F" w:rsidP="00E4610F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E4610F" w:rsidRPr="00E4610F" w:rsidRDefault="00E4610F" w:rsidP="00E4610F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4610F" w:rsidRPr="00E4610F" w:rsidRDefault="00E4610F" w:rsidP="00E4610F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E4610F" w:rsidRPr="00E4610F" w:rsidRDefault="00E4610F" w:rsidP="00E4610F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E4610F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10" w:history="1">
              <w:r w:rsidRPr="00E4610F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E4610F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E4610F" w:rsidRPr="00E4610F" w:rsidRDefault="00E4610F" w:rsidP="00E4610F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860CE3" w:rsidRDefault="00860CE3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  <w:r>
        <w:rPr>
          <w:rFonts w:ascii="Calibri" w:hAnsi="Calibri" w:cs="Calibri"/>
          <w:sz w:val="22"/>
          <w:szCs w:val="22"/>
          <w:lang w:eastAsia="sl-SI"/>
        </w:rPr>
        <w:br w:type="page"/>
      </w:r>
    </w:p>
    <w:p w:rsidR="00E4610F" w:rsidRPr="00E4610F" w:rsidRDefault="00E4610F" w:rsidP="00E4610F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E4610F" w:rsidRPr="00E4610F" w:rsidTr="004B0AC3">
        <w:trPr>
          <w:cantSplit/>
          <w:trHeight w:val="395"/>
        </w:trPr>
        <w:tc>
          <w:tcPr>
            <w:tcW w:w="2263" w:type="dxa"/>
            <w:vAlign w:val="center"/>
          </w:tcPr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Ime programa:</w:t>
            </w:r>
          </w:p>
        </w:tc>
        <w:tc>
          <w:tcPr>
            <w:tcW w:w="6946" w:type="dxa"/>
            <w:vAlign w:val="center"/>
          </w:tcPr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OSTALE AKTIVNOSTI </w:t>
            </w:r>
          </w:p>
        </w:tc>
      </w:tr>
      <w:tr w:rsidR="00E4610F" w:rsidRPr="00E4610F" w:rsidTr="00860CE3">
        <w:trPr>
          <w:cantSplit/>
          <w:trHeight w:val="10512"/>
        </w:trPr>
        <w:tc>
          <w:tcPr>
            <w:tcW w:w="9209" w:type="dxa"/>
            <w:gridSpan w:val="2"/>
          </w:tcPr>
          <w:p w:rsidR="00E4610F" w:rsidRPr="00E4610F" w:rsidRDefault="00E4610F" w:rsidP="00E4610F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Vsebina re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aliziranega projekta v letu 2023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</w:p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1C3322"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4610F" w:rsidRPr="00E4610F" w:rsidRDefault="00E4610F" w:rsidP="00E4610F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E4610F" w:rsidRPr="00E4610F" w:rsidTr="004B0AC3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E4610F" w:rsidRPr="00E4610F" w:rsidRDefault="00E4610F" w:rsidP="00E4610F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E4610F" w:rsidRPr="00E4610F" w:rsidRDefault="00E4610F" w:rsidP="00E4610F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E4610F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4610F" w:rsidRPr="00E4610F" w:rsidRDefault="00E4610F" w:rsidP="00E4610F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E4610F" w:rsidRPr="00E4610F" w:rsidRDefault="00E4610F" w:rsidP="00E4610F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E4610F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11" w:history="1">
              <w:r w:rsidRPr="00E4610F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E4610F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E4610F" w:rsidRPr="00E4610F" w:rsidRDefault="00E4610F" w:rsidP="00E4610F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</w:p>
    <w:p w:rsidR="002B3F24" w:rsidRDefault="002B3F24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B3F24" w:rsidRPr="000E559E" w:rsidRDefault="002B3F24" w:rsidP="002B3F24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FINANČNO POROČILO PROGRAMOV</w:t>
      </w:r>
    </w:p>
    <w:p w:rsidR="002B3F24" w:rsidRPr="000E559E" w:rsidRDefault="002B3F24" w:rsidP="002B3F24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B3F24" w:rsidRPr="002A42DE" w:rsidTr="007553C5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PROGRAMOV</w:t>
            </w:r>
          </w:p>
        </w:tc>
        <w:tc>
          <w:tcPr>
            <w:tcW w:w="3118" w:type="dxa"/>
            <w:shd w:val="clear" w:color="auto" w:fill="E0E0E0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KULTURNI PRAZNIK 8. FEBRUAR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scenarij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prevoz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nastopajoči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dvorana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tiskovine (vabila, plakati)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ostali materialni stroški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KULTURA ZA VSAK ČAS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scenarij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prevoz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nastopajoči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dvorana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soorganizacija</w:t>
            </w:r>
            <w:proofErr w:type="spellEnd"/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tiskovine (vabila, plakati)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ostali materialni stroški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2B3F24" w:rsidRPr="00EE1120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KULTURNA MAVRICA: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prevoz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nastopajoči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prehrana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ogled muzeja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ostali materialni stroški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OSTALE AKTIVNOSTI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izobraževanje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potni stroški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numPr>
                <w:ilvl w:val="0"/>
                <w:numId w:val="14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priznanja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Pr="002A42DE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računovodkinja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reklama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bančni stroški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vAlign w:val="bottom"/>
          </w:tcPr>
          <w:p w:rsidR="002B3F24" w:rsidRDefault="002B3F24" w:rsidP="002B3F24">
            <w:pPr>
              <w:pStyle w:val="Odstavekseznama"/>
              <w:numPr>
                <w:ilvl w:val="0"/>
                <w:numId w:val="1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ostali materialni stroški</w:t>
            </w:r>
          </w:p>
        </w:tc>
        <w:tc>
          <w:tcPr>
            <w:tcW w:w="3118" w:type="dxa"/>
          </w:tcPr>
          <w:p w:rsidR="002B3F24" w:rsidRPr="00C51576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5157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B3F24" w:rsidRPr="000E559E" w:rsidRDefault="002B3F24" w:rsidP="002B3F24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B3F24" w:rsidRPr="002A42DE" w:rsidTr="007553C5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3118" w:type="dxa"/>
            <w:shd w:val="clear" w:color="auto" w:fill="E0E0E0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Lastna sredstva </w:t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2B3F24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2B3F24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2B3F24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</w:tcPr>
          <w:p w:rsidR="002B3F24" w:rsidRPr="002A42DE" w:rsidRDefault="002B3F24" w:rsidP="002B3F24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B3F24" w:rsidRPr="002A42DE" w:rsidTr="007553C5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B3F24" w:rsidRPr="002A42DE" w:rsidRDefault="002B3F24" w:rsidP="007553C5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B3F24" w:rsidRDefault="002B3F24" w:rsidP="002B3F24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B3F24" w:rsidRDefault="002B3F24" w:rsidP="002B3F24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0E559E">
        <w:rPr>
          <w:rFonts w:ascii="Calibri" w:hAnsi="Calibri" w:cs="Calibri"/>
          <w:sz w:val="20"/>
          <w:szCs w:val="20"/>
          <w:lang w:eastAsia="sl-SI"/>
        </w:rPr>
        <w:t>Planir</w:t>
      </w:r>
      <w:r>
        <w:rPr>
          <w:rFonts w:ascii="Calibri" w:hAnsi="Calibri" w:cs="Calibri"/>
          <w:sz w:val="20"/>
          <w:szCs w:val="20"/>
          <w:lang w:eastAsia="sl-SI"/>
        </w:rPr>
        <w:t>ana višina odhodkov za leto 2023</w:t>
      </w:r>
      <w:r w:rsidRPr="000E559E">
        <w:rPr>
          <w:rFonts w:ascii="Calibri" w:hAnsi="Calibri" w:cs="Calibri"/>
          <w:sz w:val="20"/>
          <w:szCs w:val="20"/>
          <w:lang w:eastAsia="sl-SI"/>
        </w:rPr>
        <w:t xml:space="preserve"> se mora ujemati z višino p</w:t>
      </w:r>
      <w:r>
        <w:rPr>
          <w:rFonts w:ascii="Calibri" w:hAnsi="Calibri" w:cs="Calibri"/>
          <w:sz w:val="20"/>
          <w:szCs w:val="20"/>
          <w:lang w:eastAsia="sl-SI"/>
        </w:rPr>
        <w:t>laniranih prihodkov za leto 2023</w:t>
      </w:r>
      <w:r w:rsidRPr="000E559E">
        <w:rPr>
          <w:rFonts w:ascii="Calibri" w:hAnsi="Calibri" w:cs="Calibri"/>
          <w:sz w:val="20"/>
          <w:szCs w:val="20"/>
          <w:lang w:eastAsia="sl-SI"/>
        </w:rPr>
        <w:t>.</w:t>
      </w:r>
    </w:p>
    <w:p w:rsidR="002B3F24" w:rsidRPr="002B3F24" w:rsidRDefault="002B3F24" w:rsidP="002B3F24">
      <w:pPr>
        <w:suppressAutoHyphens w:val="0"/>
        <w:rPr>
          <w:rFonts w:ascii="Calibri" w:hAnsi="Calibri" w:cs="Calibri"/>
          <w:b/>
          <w:sz w:val="20"/>
          <w:szCs w:val="20"/>
          <w:lang w:eastAsia="sl-SI"/>
        </w:rPr>
      </w:pPr>
      <w:r w:rsidRPr="002B3F24">
        <w:rPr>
          <w:rFonts w:ascii="Calibri" w:hAnsi="Calibri" w:cs="Calibri"/>
          <w:b/>
          <w:sz w:val="20"/>
          <w:szCs w:val="20"/>
          <w:lang w:eastAsia="sl-SI"/>
        </w:rPr>
        <w:t>K finančnemu poročilu so obvezne priloge fotokopije računov in dokazil o plačilu vseh navedenih stroškov programa ter ostale listine, ki opravičujejo stroške.</w:t>
      </w:r>
    </w:p>
    <w:p w:rsidR="00E4610F" w:rsidRDefault="00E4610F" w:rsidP="00E4610F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</w:p>
    <w:p w:rsidR="00E4610F" w:rsidRPr="00860CE3" w:rsidRDefault="00E4610F" w:rsidP="00860CE3">
      <w:pPr>
        <w:rPr>
          <w:rFonts w:asciiTheme="minorHAnsi" w:hAnsiTheme="minorHAnsi" w:cstheme="minorHAnsi"/>
          <w:sz w:val="20"/>
          <w:szCs w:val="20"/>
          <w:lang w:eastAsia="sl-SI"/>
        </w:rPr>
      </w:pPr>
    </w:p>
    <w:p w:rsidR="00E4610F" w:rsidRPr="00860CE3" w:rsidRDefault="00E4610F" w:rsidP="00860CE3">
      <w:pPr>
        <w:rPr>
          <w:rFonts w:asciiTheme="minorHAnsi" w:hAnsiTheme="minorHAnsi" w:cstheme="minorHAnsi"/>
          <w:sz w:val="20"/>
          <w:szCs w:val="20"/>
          <w:lang w:eastAsia="sl-SI"/>
        </w:rPr>
      </w:pPr>
    </w:p>
    <w:p w:rsidR="00E4610F" w:rsidRPr="00860CE3" w:rsidRDefault="00E4610F" w:rsidP="00860CE3">
      <w:pPr>
        <w:rPr>
          <w:rFonts w:asciiTheme="minorHAnsi" w:hAnsiTheme="minorHAnsi" w:cstheme="minorHAnsi"/>
          <w:sz w:val="20"/>
          <w:szCs w:val="20"/>
          <w:lang w:eastAsia="sl-SI"/>
        </w:rPr>
      </w:pPr>
    </w:p>
    <w:p w:rsidR="00E4610F" w:rsidRPr="00E4610F" w:rsidRDefault="00E4610F" w:rsidP="00E4610F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E4610F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E4610F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E4610F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E4610F">
        <w:rPr>
          <w:rFonts w:ascii="Calibri" w:hAnsi="Calibri" w:cs="Calibri"/>
          <w:sz w:val="20"/>
          <w:szCs w:val="20"/>
          <w:lang w:eastAsia="sl-SI"/>
        </w:rPr>
      </w:r>
      <w:r w:rsidRPr="00E4610F">
        <w:rPr>
          <w:rFonts w:ascii="Calibri" w:hAnsi="Calibri" w:cs="Calibri"/>
          <w:sz w:val="20"/>
          <w:szCs w:val="20"/>
          <w:lang w:eastAsia="sl-SI"/>
        </w:rPr>
        <w:fldChar w:fldCharType="separate"/>
      </w:r>
      <w:bookmarkStart w:id="1" w:name="_GoBack"/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bookmarkEnd w:id="1"/>
      <w:r w:rsidRPr="00E4610F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0"/>
    </w:p>
    <w:p w:rsidR="00E4610F" w:rsidRPr="00E4610F" w:rsidRDefault="00E4610F" w:rsidP="00E4610F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E4610F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E4610F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4610F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E4610F">
        <w:rPr>
          <w:rFonts w:ascii="Calibri" w:hAnsi="Calibri" w:cs="Calibri"/>
          <w:sz w:val="20"/>
          <w:szCs w:val="20"/>
          <w:lang w:eastAsia="sl-SI"/>
        </w:rPr>
      </w:r>
      <w:r w:rsidRPr="00E4610F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E4610F" w:rsidRPr="00E4610F" w:rsidRDefault="00E4610F" w:rsidP="00E4610F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E4610F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E4610F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E4610F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E4610F">
        <w:rPr>
          <w:rFonts w:ascii="Calibri" w:hAnsi="Calibri" w:cs="Calibri"/>
          <w:sz w:val="20"/>
          <w:szCs w:val="20"/>
          <w:lang w:eastAsia="sl-SI"/>
        </w:rPr>
      </w:r>
      <w:r w:rsidRPr="00E4610F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E4610F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2"/>
    </w:p>
    <w:p w:rsidR="00E4610F" w:rsidRPr="00E4610F" w:rsidRDefault="00E4610F" w:rsidP="00E4610F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E4610F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E4610F" w:rsidRPr="00E4610F" w:rsidRDefault="00E4610F" w:rsidP="00E4610F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E4610F" w:rsidRPr="00E4610F" w:rsidRDefault="00E4610F" w:rsidP="00E4610F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E4610F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sectPr w:rsidR="00E4610F" w:rsidRPr="00E4610F" w:rsidSect="00654B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685" w:rsidRDefault="009D7685">
      <w:r>
        <w:separator/>
      </w:r>
    </w:p>
  </w:endnote>
  <w:endnote w:type="continuationSeparator" w:id="0">
    <w:p w:rsidR="009D7685" w:rsidRDefault="009D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PAGE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1C3322">
          <w:rPr>
            <w:rFonts w:ascii="Calibri" w:hAnsi="Calibri"/>
            <w:bCs/>
            <w:noProof/>
            <w:sz w:val="22"/>
          </w:rPr>
          <w:t>6</w:t>
        </w:r>
        <w:r w:rsidRPr="00270A15">
          <w:rPr>
            <w:rFonts w:ascii="Calibri" w:hAnsi="Calibri"/>
            <w:bCs/>
            <w:sz w:val="22"/>
          </w:rPr>
          <w:fldChar w:fldCharType="end"/>
        </w:r>
        <w:r w:rsidRPr="00270A15">
          <w:rPr>
            <w:rFonts w:ascii="Calibri" w:hAnsi="Calibri"/>
            <w:sz w:val="22"/>
          </w:rPr>
          <w:t>/</w:t>
        </w: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NUMPAGES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1C3322">
          <w:rPr>
            <w:rFonts w:ascii="Calibri" w:hAnsi="Calibri"/>
            <w:bCs/>
            <w:noProof/>
            <w:sz w:val="22"/>
          </w:rPr>
          <w:t>6</w:t>
        </w:r>
        <w:r w:rsidRPr="00270A15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270A15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PAGE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1C3322">
              <w:rPr>
                <w:rFonts w:ascii="Calibri" w:hAnsi="Calibri"/>
                <w:bCs/>
                <w:noProof/>
                <w:sz w:val="22"/>
              </w:rPr>
              <w:t>1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  <w:r w:rsidRPr="00270A15">
              <w:rPr>
                <w:rFonts w:ascii="Calibri" w:hAnsi="Calibri"/>
                <w:sz w:val="22"/>
              </w:rPr>
              <w:t>/</w:t>
            </w: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NUMPAGES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1C3322">
              <w:rPr>
                <w:rFonts w:ascii="Calibri" w:hAnsi="Calibri"/>
                <w:bCs/>
                <w:noProof/>
                <w:sz w:val="22"/>
              </w:rPr>
              <w:t>6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685" w:rsidRDefault="009D7685">
      <w:r>
        <w:separator/>
      </w:r>
    </w:p>
  </w:footnote>
  <w:footnote w:type="continuationSeparator" w:id="0">
    <w:p w:rsidR="009D7685" w:rsidRDefault="009D7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270A15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270A15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270A15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270A15" w:rsidRDefault="00441732" w:rsidP="00441732">
    <w:pPr>
      <w:pStyle w:val="Glava"/>
      <w:rPr>
        <w:rFonts w:ascii="Calibri" w:hAnsi="Calibri"/>
        <w:sz w:val="22"/>
        <w:szCs w:val="22"/>
      </w:rPr>
    </w:pPr>
    <w:r w:rsidRPr="00270A15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3FA4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037F0"/>
    <w:multiLevelType w:val="hybridMultilevel"/>
    <w:tmpl w:val="51ACA34C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B42D6"/>
    <w:multiLevelType w:val="hybridMultilevel"/>
    <w:tmpl w:val="BD2CEE80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B5862"/>
    <w:multiLevelType w:val="hybridMultilevel"/>
    <w:tmpl w:val="03C4C030"/>
    <w:lvl w:ilvl="0" w:tplc="7DA235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0"/>
  </w:num>
  <w:num w:numId="5">
    <w:abstractNumId w:val="11"/>
  </w:num>
  <w:num w:numId="6">
    <w:abstractNumId w:val="14"/>
  </w:num>
  <w:num w:numId="7">
    <w:abstractNumId w:val="9"/>
  </w:num>
  <w:num w:numId="8">
    <w:abstractNumId w:val="3"/>
  </w:num>
  <w:num w:numId="9">
    <w:abstractNumId w:val="10"/>
  </w:num>
  <w:num w:numId="10">
    <w:abstractNumId w:val="5"/>
  </w:num>
  <w:num w:numId="11">
    <w:abstractNumId w:val="13"/>
  </w:num>
  <w:num w:numId="12">
    <w:abstractNumId w:val="7"/>
  </w:num>
  <w:num w:numId="13">
    <w:abstractNumId w:val="1"/>
  </w:num>
  <w:num w:numId="14">
    <w:abstractNumId w:val="2"/>
  </w:num>
  <w:num w:numId="15">
    <w:abstractNumId w:val="4"/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372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59E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8F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32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3DE5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02C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15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3F24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C6B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464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3CFD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6AA4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E62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3FE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97372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0CE3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4B0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AEC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65B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5660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685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2AB9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EFF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C0D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C56"/>
    <w:rsid w:val="00C05EAC"/>
    <w:rsid w:val="00C06003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2C2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BCD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10F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454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ECBBAB9"/>
  <w15:docId w15:val="{535B87D5-205B-4FB3-A2D5-8A54630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  <w:style w:type="table" w:styleId="Tabelamrea">
    <w:name w:val="Table Grid"/>
    <w:basedOn w:val="Navadnatabela"/>
    <w:rsid w:val="000E55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a.resman@jesenice.s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tea.resman@jesenice.s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tea.resman@jesenice.si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B016349-5122-437C-B7A1-568AA03F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12</TotalTime>
  <Pages>6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4308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6</cp:revision>
  <cp:lastPrinted>2019-12-06T08:02:00Z</cp:lastPrinted>
  <dcterms:created xsi:type="dcterms:W3CDTF">2023-03-21T08:25:00Z</dcterms:created>
  <dcterms:modified xsi:type="dcterms:W3CDTF">2023-03-23T13:48:00Z</dcterms:modified>
</cp:coreProperties>
</file>